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197C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CHAMBERLEYN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5279817D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</w:p>
    <w:p w14:paraId="1A697147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</w:p>
    <w:p w14:paraId="5A2B749A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Jun.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Upton upon </w:t>
      </w:r>
    </w:p>
    <w:p w14:paraId="5025208B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Severn, Worcestershire,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Margaret Berkeley(q.v.).</w:t>
      </w:r>
    </w:p>
    <w:p w14:paraId="3B5E6437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</w:rPr>
          <w:t>https://inquisitionspostmortem.ac.uk/view/inquisition/19-042/45</w:t>
        </w:r>
      </w:hyperlink>
      <w:r>
        <w:rPr>
          <w:rFonts w:cs="Times New Roman"/>
          <w:szCs w:val="24"/>
        </w:rPr>
        <w:t xml:space="preserve"> )</w:t>
      </w:r>
    </w:p>
    <w:p w14:paraId="2F376527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</w:p>
    <w:p w14:paraId="7B305478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</w:p>
    <w:p w14:paraId="08256E7E" w14:textId="77777777" w:rsidR="003575ED" w:rsidRDefault="003575ED" w:rsidP="003575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January 2024</w:t>
      </w:r>
    </w:p>
    <w:p w14:paraId="19DC7C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DE2F5" w14:textId="77777777" w:rsidR="003575ED" w:rsidRDefault="003575ED" w:rsidP="009139A6">
      <w:r>
        <w:separator/>
      </w:r>
    </w:p>
  </w:endnote>
  <w:endnote w:type="continuationSeparator" w:id="0">
    <w:p w14:paraId="23D54311" w14:textId="77777777" w:rsidR="003575ED" w:rsidRDefault="003575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B9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BD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44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A5131" w14:textId="77777777" w:rsidR="003575ED" w:rsidRDefault="003575ED" w:rsidP="009139A6">
      <w:r>
        <w:separator/>
      </w:r>
    </w:p>
  </w:footnote>
  <w:footnote w:type="continuationSeparator" w:id="0">
    <w:p w14:paraId="07DAD6A2" w14:textId="77777777" w:rsidR="003575ED" w:rsidRDefault="003575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B5B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E0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AC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5ED"/>
    <w:rsid w:val="000666E0"/>
    <w:rsid w:val="002510B7"/>
    <w:rsid w:val="003575E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4552E"/>
  <w15:chartTrackingRefBased/>
  <w15:docId w15:val="{1D428C7E-985A-4B82-AB8F-DDFA250C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75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42/4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2024-01-18T20:10:00Z</dcterms:created>
  <dcterms:modified xsi:type="dcterms:W3CDTF">2024-01-18T20:10:00Z</dcterms:modified>
</cp:coreProperties>
</file>